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F5B" w:rsidRPr="004A6642" w:rsidRDefault="00A47F5B" w:rsidP="008E494F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589094611" r:id="rId5"/>
        </w:object>
      </w:r>
    </w:p>
    <w:p w:rsidR="00A47F5B" w:rsidRPr="004A6642" w:rsidRDefault="00A47F5B" w:rsidP="008E494F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A47F5B" w:rsidRPr="004A6642" w:rsidRDefault="00A47F5B" w:rsidP="008E494F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A47F5B" w:rsidRPr="004A6642" w:rsidRDefault="00A47F5B" w:rsidP="008E494F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A47F5B" w:rsidRPr="004A6642" w:rsidRDefault="00A47F5B" w:rsidP="008E494F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A47F5B" w:rsidRPr="00F30895" w:rsidRDefault="00A47F5B" w:rsidP="008E494F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двадцять сьома</w:t>
      </w:r>
      <w:r w:rsidRPr="00F30895">
        <w:rPr>
          <w:b/>
          <w:i/>
          <w:color w:val="000000"/>
          <w:sz w:val="28"/>
        </w:rPr>
        <w:t xml:space="preserve"> </w:t>
      </w:r>
      <w:r>
        <w:rPr>
          <w:b/>
          <w:bCs/>
          <w:i/>
          <w:iCs/>
          <w:sz w:val="28"/>
          <w:szCs w:val="28"/>
        </w:rPr>
        <w:t>позачергова</w:t>
      </w:r>
      <w:r w:rsidRPr="00F30895">
        <w:rPr>
          <w:b/>
          <w:i/>
          <w:color w:val="000000"/>
          <w:sz w:val="28"/>
        </w:rPr>
        <w:t xml:space="preserve"> сесія</w:t>
      </w:r>
    </w:p>
    <w:p w:rsidR="00A47F5B" w:rsidRPr="004A6642" w:rsidRDefault="00A47F5B" w:rsidP="008E494F">
      <w:pPr>
        <w:jc w:val="center"/>
        <w:rPr>
          <w:b/>
          <w:i/>
          <w:color w:val="000000"/>
          <w:sz w:val="28"/>
        </w:rPr>
      </w:pPr>
    </w:p>
    <w:p w:rsidR="00A47F5B" w:rsidRPr="004A6642" w:rsidRDefault="00A47F5B" w:rsidP="008E494F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A47F5B" w:rsidRDefault="00A47F5B" w:rsidP="008E494F">
      <w:pPr>
        <w:rPr>
          <w:b/>
          <w:color w:val="000000"/>
        </w:rPr>
      </w:pPr>
    </w:p>
    <w:p w:rsidR="00A47F5B" w:rsidRPr="00571A2B" w:rsidRDefault="00A47F5B" w:rsidP="00900765">
      <w:pPr>
        <w:rPr>
          <w:sz w:val="28"/>
          <w:u w:val="single"/>
          <w:lang w:val="ru-RU"/>
        </w:rPr>
      </w:pPr>
      <w:r w:rsidRPr="00571A2B">
        <w:rPr>
          <w:sz w:val="28"/>
          <w:lang w:val="ru-RU"/>
        </w:rPr>
        <w:t>24 травня 2018 року</w:t>
      </w:r>
      <w:r w:rsidRPr="00571A2B">
        <w:rPr>
          <w:sz w:val="28"/>
        </w:rPr>
        <w:t xml:space="preserve">                                                                            </w:t>
      </w:r>
      <w:r w:rsidRPr="00571A2B">
        <w:rPr>
          <w:sz w:val="28"/>
          <w:lang w:val="ru-RU"/>
        </w:rPr>
        <w:t xml:space="preserve">            </w:t>
      </w:r>
      <w:r w:rsidRPr="00571A2B">
        <w:rPr>
          <w:sz w:val="28"/>
        </w:rPr>
        <w:t>№</w:t>
      </w:r>
      <w:r w:rsidRPr="00571A2B">
        <w:rPr>
          <w:sz w:val="28"/>
          <w:u w:val="single"/>
          <w:lang w:val="ru-RU"/>
        </w:rPr>
        <w:t xml:space="preserve">   </w:t>
      </w:r>
      <w:r>
        <w:rPr>
          <w:sz w:val="28"/>
          <w:u w:val="single"/>
          <w:lang w:val="ru-RU"/>
        </w:rPr>
        <w:t>20</w:t>
      </w:r>
    </w:p>
    <w:p w:rsidR="00A47F5B" w:rsidRPr="004A6642" w:rsidRDefault="00A47F5B" w:rsidP="008E494F">
      <w:pPr>
        <w:rPr>
          <w:color w:val="000000"/>
        </w:rPr>
      </w:pPr>
    </w:p>
    <w:p w:rsidR="00A47F5B" w:rsidRPr="00891B68" w:rsidRDefault="00A47F5B" w:rsidP="008E494F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пунктів для ведення товарного сільськогосподарського виробництва 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0,0000 га"/>
        </w:smartTagPr>
        <w:r>
          <w:rPr>
            <w:color w:val="000000"/>
            <w:sz w:val="28"/>
            <w:szCs w:val="28"/>
          </w:rPr>
          <w:t>10,0000</w:t>
        </w:r>
        <w:r w:rsidRPr="00891B68">
          <w:rPr>
            <w:color w:val="000000"/>
            <w:sz w:val="28"/>
            <w:szCs w:val="28"/>
          </w:rPr>
          <w:t xml:space="preserve">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>,  розташованої</w:t>
      </w:r>
      <w:r w:rsidRPr="004A664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на території Семенівської сільської ради </w:t>
      </w:r>
    </w:p>
    <w:p w:rsidR="00A47F5B" w:rsidRPr="00891B68" w:rsidRDefault="00A47F5B" w:rsidP="0053255D">
      <w:pPr>
        <w:pStyle w:val="NoSpacing"/>
        <w:rPr>
          <w:color w:val="000000"/>
          <w:sz w:val="28"/>
          <w:szCs w:val="28"/>
        </w:rPr>
      </w:pPr>
    </w:p>
    <w:p w:rsidR="00A47F5B" w:rsidRPr="004A6642" w:rsidRDefault="00A47F5B" w:rsidP="008E494F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>Розглянувши матеріали технічної документації</w:t>
      </w:r>
      <w:r w:rsidRPr="00756BB3">
        <w:rPr>
          <w:color w:val="000000"/>
          <w:sz w:val="28"/>
          <w:szCs w:val="28"/>
        </w:rPr>
        <w:t xml:space="preserve"> </w:t>
      </w:r>
      <w:r w:rsidRPr="004A6642">
        <w:rPr>
          <w:color w:val="000000"/>
          <w:sz w:val="28"/>
          <w:szCs w:val="28"/>
        </w:rPr>
        <w:t xml:space="preserve">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0,0000 га"/>
        </w:smartTagPr>
        <w:r>
          <w:rPr>
            <w:color w:val="000000"/>
            <w:sz w:val="28"/>
            <w:szCs w:val="28"/>
          </w:rPr>
          <w:t xml:space="preserve">10,0000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кадастровий номер 2324285700:07:014:0001, що знаходиться в оренді ТОВ 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>Семенівське</w:t>
      </w:r>
      <w:r w:rsidRPr="00B4692B">
        <w:rPr>
          <w:color w:val="000000"/>
          <w:sz w:val="28"/>
          <w:szCs w:val="28"/>
        </w:rPr>
        <w:t>“</w:t>
      </w:r>
      <w:r>
        <w:rPr>
          <w:color w:val="000000"/>
          <w:sz w:val="28"/>
          <w:szCs w:val="28"/>
        </w:rPr>
        <w:t xml:space="preserve">, розташованої </w:t>
      </w:r>
      <w:r w:rsidRPr="004A6642">
        <w:rPr>
          <w:color w:val="000000"/>
          <w:sz w:val="28"/>
          <w:szCs w:val="28"/>
        </w:rPr>
        <w:t xml:space="preserve">за межами населених пунктів </w:t>
      </w:r>
      <w:r>
        <w:rPr>
          <w:color w:val="000000"/>
          <w:sz w:val="28"/>
          <w:szCs w:val="28"/>
        </w:rPr>
        <w:t>на території Семенівської сільської ради Пологівського району Запорізької області</w:t>
      </w:r>
      <w:r w:rsidRPr="004A6642">
        <w:rPr>
          <w:color w:val="000000"/>
          <w:sz w:val="28"/>
          <w:szCs w:val="28"/>
        </w:rPr>
        <w:t>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A47F5B" w:rsidRPr="004A6642" w:rsidRDefault="00A47F5B" w:rsidP="008E494F">
      <w:pPr>
        <w:pStyle w:val="NoSpacing"/>
        <w:ind w:firstLine="709"/>
        <w:rPr>
          <w:color w:val="000000"/>
          <w:sz w:val="28"/>
          <w:szCs w:val="28"/>
        </w:rPr>
      </w:pPr>
    </w:p>
    <w:p w:rsidR="00A47F5B" w:rsidRPr="004A6642" w:rsidRDefault="00A47F5B" w:rsidP="008E494F">
      <w:pPr>
        <w:pStyle w:val="NoSpacing"/>
        <w:ind w:firstLine="709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>за межами населених пунктів для ведення товарного сільськогосподарського виробництва</w:t>
      </w:r>
      <w:r w:rsidRPr="004A6642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10,0000 га"/>
        </w:smartTagPr>
        <w:r>
          <w:rPr>
            <w:color w:val="000000"/>
            <w:sz w:val="28"/>
            <w:szCs w:val="28"/>
          </w:rPr>
          <w:t xml:space="preserve">10,0000 </w:t>
        </w:r>
        <w:r w:rsidRPr="004A6642">
          <w:rPr>
            <w:color w:val="000000"/>
            <w:sz w:val="28"/>
            <w:szCs w:val="28"/>
          </w:rPr>
          <w:t>га</w:t>
        </w:r>
      </w:smartTag>
      <w:r>
        <w:rPr>
          <w:color w:val="000000"/>
          <w:sz w:val="28"/>
          <w:szCs w:val="28"/>
        </w:rPr>
        <w:t xml:space="preserve">,  кадастровий номер 2324285700:07:014:0001, що знаходиться в оренді ТОВ 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>Семенівське</w:t>
      </w:r>
      <w:r w:rsidRPr="00891B68">
        <w:rPr>
          <w:color w:val="000000"/>
          <w:sz w:val="28"/>
          <w:szCs w:val="28"/>
          <w:lang w:val="ru-RU"/>
        </w:rPr>
        <w:t>“</w:t>
      </w:r>
      <w:r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A47F5B" w:rsidRPr="004A6642" w:rsidRDefault="00A47F5B" w:rsidP="008E494F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4A6642">
        <w:rPr>
          <w:color w:val="000000"/>
          <w:sz w:val="28"/>
          <w:szCs w:val="28"/>
        </w:rPr>
        <w:t>. Нормативна грошова оцінка в подальшому підлягає індексації згідно ст.289 Податкового кодексу України.</w:t>
      </w:r>
    </w:p>
    <w:p w:rsidR="00A47F5B" w:rsidRPr="004A6642" w:rsidRDefault="00A47F5B" w:rsidP="008E494F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4A6642">
        <w:rPr>
          <w:color w:val="000000"/>
          <w:sz w:val="28"/>
          <w:szCs w:val="28"/>
        </w:rPr>
        <w:t>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A47F5B" w:rsidRPr="004A6642" w:rsidRDefault="00A47F5B" w:rsidP="008E494F">
      <w:pPr>
        <w:pStyle w:val="NoSpacing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4A6642">
        <w:rPr>
          <w:color w:val="000000"/>
          <w:sz w:val="28"/>
          <w:szCs w:val="28"/>
        </w:rPr>
        <w:t>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A47F5B" w:rsidRDefault="00A47F5B" w:rsidP="008E494F">
      <w:pPr>
        <w:pStyle w:val="NoSpacing"/>
        <w:ind w:firstLine="709"/>
        <w:rPr>
          <w:color w:val="000000"/>
          <w:sz w:val="28"/>
          <w:szCs w:val="28"/>
        </w:rPr>
      </w:pPr>
    </w:p>
    <w:p w:rsidR="00A47F5B" w:rsidRDefault="00A47F5B" w:rsidP="008E494F">
      <w:pPr>
        <w:pStyle w:val="NoSpacing"/>
        <w:ind w:firstLine="709"/>
        <w:rPr>
          <w:color w:val="000000"/>
          <w:sz w:val="28"/>
          <w:szCs w:val="28"/>
        </w:rPr>
      </w:pPr>
    </w:p>
    <w:p w:rsidR="00A47F5B" w:rsidRDefault="00A47F5B" w:rsidP="008E494F">
      <w:pPr>
        <w:pStyle w:val="NoSpacing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Голова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  О.П. Покутній</w:t>
      </w:r>
    </w:p>
    <w:sectPr w:rsidR="00A47F5B" w:rsidSect="00CF45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494F"/>
    <w:rsid w:val="00331F26"/>
    <w:rsid w:val="00380D8D"/>
    <w:rsid w:val="00414A3C"/>
    <w:rsid w:val="004A6642"/>
    <w:rsid w:val="0053255D"/>
    <w:rsid w:val="00571A2B"/>
    <w:rsid w:val="006953B1"/>
    <w:rsid w:val="00715E9F"/>
    <w:rsid w:val="00756BB3"/>
    <w:rsid w:val="00891B68"/>
    <w:rsid w:val="008E494F"/>
    <w:rsid w:val="00900765"/>
    <w:rsid w:val="00A47F5B"/>
    <w:rsid w:val="00A9362F"/>
    <w:rsid w:val="00AC2627"/>
    <w:rsid w:val="00AC2A68"/>
    <w:rsid w:val="00B20544"/>
    <w:rsid w:val="00B4692B"/>
    <w:rsid w:val="00C421CE"/>
    <w:rsid w:val="00CF4522"/>
    <w:rsid w:val="00DA3798"/>
    <w:rsid w:val="00F308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494F"/>
    <w:rPr>
      <w:rFonts w:ascii="Times New Roman" w:eastAsia="Times New Roman" w:hAnsi="Times New Roman"/>
      <w:sz w:val="24"/>
      <w:szCs w:val="24"/>
      <w:lang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94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E494F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E494F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E494F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E494F"/>
    <w:rPr>
      <w:rFonts w:ascii="Cambria" w:hAnsi="Cambria" w:cs="Times New Roman"/>
      <w:b/>
      <w:bCs/>
      <w:kern w:val="32"/>
      <w:sz w:val="32"/>
      <w:szCs w:val="32"/>
      <w:lang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E494F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E494F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E494F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8E494F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8E494F"/>
    <w:pPr>
      <w:spacing w:after="120"/>
      <w:ind w:left="283"/>
      <w:contextualSpacing/>
    </w:pPr>
  </w:style>
  <w:style w:type="paragraph" w:customStyle="1" w:styleId="tjbmf">
    <w:name w:val="tj bmf"/>
    <w:basedOn w:val="Normal"/>
    <w:uiPriority w:val="99"/>
    <w:rsid w:val="008E494F"/>
    <w:pPr>
      <w:spacing w:before="100" w:beforeAutospacing="1" w:after="100" w:afterAutospacing="1"/>
    </w:pPr>
    <w:rPr>
      <w:rFonts w:eastAsia="Calibr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42</TotalTime>
  <Pages>1</Pages>
  <Words>1364</Words>
  <Characters>779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5</cp:revision>
  <cp:lastPrinted>2018-05-29T06:25:00Z</cp:lastPrinted>
  <dcterms:created xsi:type="dcterms:W3CDTF">2018-05-15T05:36:00Z</dcterms:created>
  <dcterms:modified xsi:type="dcterms:W3CDTF">2018-05-29T07:24:00Z</dcterms:modified>
</cp:coreProperties>
</file>